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209" w:rsidRPr="000C0209" w:rsidRDefault="000C0209" w:rsidP="003859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0209">
        <w:rPr>
          <w:rFonts w:ascii="Times New Roman" w:hAnsi="Times New Roman"/>
          <w:b/>
          <w:sz w:val="28"/>
          <w:szCs w:val="28"/>
        </w:rPr>
        <w:t>Для юридических лиц и индивидуальных предпринимателей:</w:t>
      </w:r>
    </w:p>
    <w:p w:rsidR="00385985" w:rsidRPr="00385985" w:rsidRDefault="000C0209" w:rsidP="0038598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85985">
        <w:rPr>
          <w:rFonts w:ascii="Times New Roman" w:hAnsi="Times New Roman"/>
          <w:sz w:val="26"/>
          <w:szCs w:val="26"/>
        </w:rPr>
        <w:t xml:space="preserve">Анкета-заявка </w:t>
      </w:r>
      <w:r w:rsidR="005A1F63">
        <w:rPr>
          <w:rFonts w:ascii="Times New Roman" w:hAnsi="Times New Roman"/>
          <w:sz w:val="26"/>
          <w:szCs w:val="26"/>
        </w:rPr>
        <w:t xml:space="preserve">на аккредитацию </w:t>
      </w:r>
      <w:r w:rsidRPr="00385985">
        <w:rPr>
          <w:rFonts w:ascii="Times New Roman" w:hAnsi="Times New Roman"/>
          <w:sz w:val="26"/>
          <w:szCs w:val="26"/>
        </w:rPr>
        <w:t xml:space="preserve">(форма </w:t>
      </w:r>
      <w:proofErr w:type="gramStart"/>
      <w:r w:rsidRPr="00385985">
        <w:rPr>
          <w:rFonts w:ascii="Times New Roman" w:hAnsi="Times New Roman"/>
          <w:sz w:val="26"/>
          <w:szCs w:val="26"/>
        </w:rPr>
        <w:t>согласно Приложения</w:t>
      </w:r>
      <w:proofErr w:type="gramEnd"/>
      <w:r w:rsidRPr="00385985">
        <w:rPr>
          <w:rFonts w:ascii="Times New Roman" w:hAnsi="Times New Roman"/>
          <w:sz w:val="26"/>
          <w:szCs w:val="26"/>
        </w:rPr>
        <w:t xml:space="preserve"> </w:t>
      </w:r>
      <w:r w:rsidR="005A1F63">
        <w:rPr>
          <w:rFonts w:ascii="Times New Roman" w:hAnsi="Times New Roman"/>
          <w:sz w:val="26"/>
          <w:szCs w:val="26"/>
        </w:rPr>
        <w:t xml:space="preserve">№ </w:t>
      </w:r>
      <w:r w:rsidR="00D84615">
        <w:rPr>
          <w:rFonts w:ascii="Times New Roman" w:hAnsi="Times New Roman"/>
          <w:sz w:val="26"/>
          <w:szCs w:val="26"/>
        </w:rPr>
        <w:t>2</w:t>
      </w:r>
      <w:r w:rsidRPr="00385985">
        <w:rPr>
          <w:rFonts w:ascii="Times New Roman" w:hAnsi="Times New Roman"/>
          <w:sz w:val="26"/>
          <w:szCs w:val="26"/>
        </w:rPr>
        <w:t>);</w:t>
      </w:r>
    </w:p>
    <w:p w:rsidR="00A052D5" w:rsidRPr="00385985" w:rsidRDefault="00A052D5" w:rsidP="0038598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85985">
        <w:rPr>
          <w:rFonts w:ascii="Times New Roman" w:hAnsi="Times New Roman"/>
          <w:sz w:val="26"/>
          <w:szCs w:val="26"/>
        </w:rPr>
        <w:t>Заявка на участие в процедуре реализации невостребованных основных средств (Приложение № 1);</w:t>
      </w:r>
    </w:p>
    <w:p w:rsidR="00A052D5" w:rsidRPr="00385985" w:rsidRDefault="00A052D5" w:rsidP="00385985">
      <w:pPr>
        <w:pStyle w:val="4"/>
        <w:keepNext w:val="0"/>
        <w:numPr>
          <w:ilvl w:val="0"/>
          <w:numId w:val="3"/>
        </w:numPr>
        <w:spacing w:before="0" w:after="0"/>
        <w:ind w:left="0" w:firstLine="0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r w:rsidRPr="00385985">
        <w:rPr>
          <w:rFonts w:eastAsia="Calibri"/>
          <w:b w:val="0"/>
          <w:bCs w:val="0"/>
          <w:sz w:val="26"/>
          <w:szCs w:val="26"/>
          <w:lang w:eastAsia="en-US"/>
        </w:rPr>
        <w:t xml:space="preserve">Критерии квалификации претендентов на право участия в процедурах по реализации невостребованных основных средств (Приложение №4); </w:t>
      </w:r>
    </w:p>
    <w:p w:rsidR="00A052D5" w:rsidRPr="00385985" w:rsidRDefault="00A052D5" w:rsidP="0038598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85985">
        <w:rPr>
          <w:rFonts w:ascii="Times New Roman" w:hAnsi="Times New Roman"/>
          <w:sz w:val="26"/>
          <w:szCs w:val="26"/>
        </w:rPr>
        <w:t>Форма Согласия с предлагаемыми требованиями по критериям квалификации претендентов на право участия в процедурах по реализации невостребованных основных средств (Приложение № 3);</w:t>
      </w:r>
    </w:p>
    <w:p w:rsidR="00385985" w:rsidRPr="00385985" w:rsidRDefault="00A052D5" w:rsidP="00385985">
      <w:pPr>
        <w:pStyle w:val="4"/>
        <w:keepNext w:val="0"/>
        <w:numPr>
          <w:ilvl w:val="0"/>
          <w:numId w:val="3"/>
        </w:numPr>
        <w:spacing w:before="0" w:after="0"/>
        <w:ind w:left="0" w:firstLine="0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r w:rsidRPr="00385985">
        <w:rPr>
          <w:rFonts w:eastAsia="Calibri"/>
          <w:b w:val="0"/>
          <w:bCs w:val="0"/>
          <w:sz w:val="26"/>
          <w:szCs w:val="26"/>
          <w:lang w:eastAsia="en-US"/>
        </w:rPr>
        <w:t xml:space="preserve">Заверенные копии </w:t>
      </w:r>
      <w:r w:rsidRPr="0001248A">
        <w:rPr>
          <w:rFonts w:eastAsia="Calibri"/>
          <w:b w:val="0"/>
          <w:bCs w:val="0"/>
          <w:sz w:val="26"/>
          <w:szCs w:val="26"/>
          <w:lang w:eastAsia="en-US"/>
        </w:rPr>
        <w:t>учредительных документов</w:t>
      </w:r>
      <w:r w:rsidR="00385985" w:rsidRPr="00385985">
        <w:rPr>
          <w:rFonts w:eastAsia="Calibri"/>
          <w:b w:val="0"/>
          <w:bCs w:val="0"/>
          <w:sz w:val="26"/>
          <w:szCs w:val="26"/>
          <w:lang w:eastAsia="en-US"/>
        </w:rPr>
        <w:t xml:space="preserve"> (</w:t>
      </w:r>
      <w:r w:rsidR="0001248A">
        <w:rPr>
          <w:rFonts w:eastAsia="Calibri"/>
          <w:b w:val="0"/>
          <w:bCs w:val="0"/>
          <w:sz w:val="26"/>
          <w:szCs w:val="26"/>
          <w:lang w:eastAsia="en-US"/>
        </w:rPr>
        <w:t xml:space="preserve">Устав, учредительный договор, решение о создании, решения об изменении </w:t>
      </w:r>
      <w:proofErr w:type="gramStart"/>
      <w:r w:rsidR="0001248A">
        <w:rPr>
          <w:rFonts w:eastAsia="Calibri"/>
          <w:b w:val="0"/>
          <w:bCs w:val="0"/>
          <w:sz w:val="26"/>
          <w:szCs w:val="26"/>
          <w:lang w:eastAsia="en-US"/>
        </w:rPr>
        <w:t>формы собственности/наименования/состава участников/уставного капитала</w:t>
      </w:r>
      <w:proofErr w:type="gramEnd"/>
      <w:r w:rsidR="0001248A">
        <w:rPr>
          <w:rFonts w:eastAsia="Calibri"/>
          <w:b w:val="0"/>
          <w:bCs w:val="0"/>
          <w:sz w:val="26"/>
          <w:szCs w:val="26"/>
          <w:lang w:eastAsia="en-US"/>
        </w:rPr>
        <w:t xml:space="preserve"> и т.п., </w:t>
      </w:r>
      <w:r w:rsidR="00385985" w:rsidRPr="00385985">
        <w:rPr>
          <w:rFonts w:eastAsia="Calibri"/>
          <w:b w:val="0"/>
          <w:bCs w:val="0"/>
          <w:sz w:val="26"/>
          <w:szCs w:val="26"/>
          <w:lang w:eastAsia="en-US"/>
        </w:rPr>
        <w:t>с изменениями и дополнениями)</w:t>
      </w:r>
      <w:r w:rsidRPr="00385985">
        <w:rPr>
          <w:rFonts w:eastAsia="Calibri"/>
          <w:b w:val="0"/>
          <w:bCs w:val="0"/>
          <w:sz w:val="26"/>
          <w:szCs w:val="26"/>
          <w:lang w:eastAsia="en-US"/>
        </w:rPr>
        <w:t>, свидетельства о реги</w:t>
      </w:r>
      <w:r w:rsidR="00385985" w:rsidRPr="00385985">
        <w:rPr>
          <w:rFonts w:eastAsia="Calibri"/>
          <w:b w:val="0"/>
          <w:bCs w:val="0"/>
          <w:sz w:val="26"/>
          <w:szCs w:val="26"/>
          <w:lang w:eastAsia="en-US"/>
        </w:rPr>
        <w:t>страции.</w:t>
      </w:r>
    </w:p>
    <w:p w:rsidR="00A052D5" w:rsidRPr="00385985" w:rsidRDefault="00A052D5" w:rsidP="00385985">
      <w:pPr>
        <w:pStyle w:val="4"/>
        <w:keepNext w:val="0"/>
        <w:numPr>
          <w:ilvl w:val="0"/>
          <w:numId w:val="3"/>
        </w:numPr>
        <w:spacing w:before="0" w:after="0"/>
        <w:ind w:left="0" w:firstLine="0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r w:rsidRPr="00385985">
        <w:rPr>
          <w:rFonts w:eastAsia="Calibri"/>
          <w:b w:val="0"/>
          <w:bCs w:val="0"/>
          <w:sz w:val="26"/>
          <w:szCs w:val="26"/>
          <w:lang w:eastAsia="en-US"/>
        </w:rPr>
        <w:t xml:space="preserve">Карточка </w:t>
      </w:r>
      <w:r w:rsidR="006B3447">
        <w:rPr>
          <w:rFonts w:eastAsia="Calibri"/>
          <w:b w:val="0"/>
          <w:bCs w:val="0"/>
          <w:sz w:val="26"/>
          <w:szCs w:val="26"/>
          <w:lang w:eastAsia="en-US"/>
        </w:rPr>
        <w:t>основных сведений о предприятии:</w:t>
      </w:r>
    </w:p>
    <w:p w:rsidR="00A052D5" w:rsidRPr="00385985" w:rsidRDefault="00A052D5" w:rsidP="00385985">
      <w:pPr>
        <w:pStyle w:val="4"/>
        <w:keepNext w:val="0"/>
        <w:numPr>
          <w:ilvl w:val="0"/>
          <w:numId w:val="3"/>
        </w:numPr>
        <w:spacing w:before="0" w:after="0"/>
        <w:ind w:left="0" w:firstLine="0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r w:rsidRPr="00385985">
        <w:rPr>
          <w:rFonts w:eastAsia="Calibri"/>
          <w:b w:val="0"/>
          <w:bCs w:val="0"/>
          <w:sz w:val="26"/>
          <w:szCs w:val="26"/>
          <w:lang w:eastAsia="en-US"/>
        </w:rPr>
        <w:t>Заверенные копии лицензий на право осуществления видов деятельности, соответствующих предмету сделки (в случае, если в соответствии с действующим законодательством данный вид деятельности подлежит лицензированию);</w:t>
      </w:r>
    </w:p>
    <w:p w:rsidR="000C0209" w:rsidRPr="00385985" w:rsidRDefault="000C0209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385985">
        <w:rPr>
          <w:rFonts w:ascii="Times New Roman" w:hAnsi="Times New Roman"/>
          <w:sz w:val="26"/>
          <w:szCs w:val="26"/>
        </w:rPr>
        <w:t xml:space="preserve">Сведения о цепочке собственников, включая конечных бенефициаров (форма </w:t>
      </w:r>
      <w:proofErr w:type="gramStart"/>
      <w:r w:rsidRPr="00385985">
        <w:rPr>
          <w:rFonts w:ascii="Times New Roman" w:hAnsi="Times New Roman"/>
          <w:sz w:val="26"/>
          <w:szCs w:val="26"/>
        </w:rPr>
        <w:t>согласно Приложения</w:t>
      </w:r>
      <w:proofErr w:type="gramEnd"/>
      <w:r w:rsidRPr="00385985">
        <w:rPr>
          <w:rFonts w:ascii="Times New Roman" w:hAnsi="Times New Roman"/>
          <w:sz w:val="26"/>
          <w:szCs w:val="26"/>
        </w:rPr>
        <w:t xml:space="preserve"> </w:t>
      </w:r>
      <w:r w:rsidR="00013017">
        <w:rPr>
          <w:rFonts w:ascii="Times New Roman" w:hAnsi="Times New Roman"/>
          <w:sz w:val="26"/>
          <w:szCs w:val="26"/>
        </w:rPr>
        <w:t>5</w:t>
      </w:r>
      <w:r w:rsidRPr="00385985">
        <w:rPr>
          <w:rFonts w:ascii="Times New Roman" w:hAnsi="Times New Roman"/>
          <w:sz w:val="26"/>
          <w:szCs w:val="26"/>
        </w:rPr>
        <w:t>);</w:t>
      </w:r>
    </w:p>
    <w:p w:rsidR="000C0209" w:rsidRPr="00385985" w:rsidRDefault="00F86C83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Коммерческое предложение </w:t>
      </w:r>
      <w:r w:rsidR="000C0209" w:rsidRPr="00385985">
        <w:rPr>
          <w:rFonts w:ascii="Times New Roman" w:hAnsi="Times New Roman"/>
          <w:sz w:val="26"/>
          <w:szCs w:val="26"/>
        </w:rPr>
        <w:t xml:space="preserve"> (форма </w:t>
      </w:r>
      <w:proofErr w:type="gramStart"/>
      <w:r w:rsidR="000C0209" w:rsidRPr="00385985">
        <w:rPr>
          <w:rFonts w:ascii="Times New Roman" w:hAnsi="Times New Roman"/>
          <w:sz w:val="26"/>
          <w:szCs w:val="26"/>
        </w:rPr>
        <w:t>согласно Приложения</w:t>
      </w:r>
      <w:proofErr w:type="gramEnd"/>
      <w:r w:rsidR="000C0209" w:rsidRPr="0038598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="000C0209" w:rsidRPr="00385985">
        <w:rPr>
          <w:rFonts w:ascii="Times New Roman" w:hAnsi="Times New Roman"/>
          <w:sz w:val="26"/>
          <w:szCs w:val="26"/>
        </w:rPr>
        <w:t>);</w:t>
      </w:r>
    </w:p>
    <w:p w:rsidR="000C0209" w:rsidRPr="00385985" w:rsidRDefault="000C0209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385985">
        <w:rPr>
          <w:rFonts w:ascii="Times New Roman" w:hAnsi="Times New Roman"/>
          <w:sz w:val="26"/>
          <w:szCs w:val="26"/>
        </w:rPr>
        <w:t>Оригинал или заверенную печатью Поставщика и подписью руководителя Поставщика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 от даты не позднее 1 месяца от даты подачи документов;</w:t>
      </w:r>
    </w:p>
    <w:p w:rsidR="000C0209" w:rsidRPr="00385985" w:rsidRDefault="000C0209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385985">
        <w:rPr>
          <w:rFonts w:ascii="Times New Roman" w:hAnsi="Times New Roman"/>
          <w:sz w:val="26"/>
          <w:szCs w:val="26"/>
        </w:rPr>
        <w:t>Заверенная Претендентом копия протокола (иного документа), подтверждающего полномочия единоличного исполнительного органа.</w:t>
      </w:r>
    </w:p>
    <w:p w:rsidR="000C0209" w:rsidRPr="00385985" w:rsidRDefault="000C0209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385985">
        <w:rPr>
          <w:rFonts w:ascii="Times New Roman" w:hAnsi="Times New Roman"/>
          <w:sz w:val="26"/>
          <w:szCs w:val="26"/>
        </w:rPr>
        <w:t>Доверенность или иной документ, уполномочивающий то или иное лицо подписывать документы от имени Поставщика (при необходимости);</w:t>
      </w:r>
    </w:p>
    <w:p w:rsidR="00D241CA" w:rsidRDefault="000C0209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385985">
        <w:rPr>
          <w:rFonts w:ascii="Times New Roman" w:hAnsi="Times New Roman"/>
          <w:sz w:val="26"/>
          <w:szCs w:val="26"/>
        </w:rPr>
        <w:t xml:space="preserve">Декларация о подтверждении принадлежности Поставщика к субъектам малого и среднего предпринимательства (форма </w:t>
      </w:r>
      <w:proofErr w:type="gramStart"/>
      <w:r w:rsidRPr="00385985">
        <w:rPr>
          <w:rFonts w:ascii="Times New Roman" w:hAnsi="Times New Roman"/>
          <w:sz w:val="26"/>
          <w:szCs w:val="26"/>
        </w:rPr>
        <w:t>согласно Приложения</w:t>
      </w:r>
      <w:proofErr w:type="gramEnd"/>
      <w:r w:rsidRPr="00385985">
        <w:rPr>
          <w:rFonts w:ascii="Times New Roman" w:hAnsi="Times New Roman"/>
          <w:sz w:val="26"/>
          <w:szCs w:val="26"/>
        </w:rPr>
        <w:t xml:space="preserve"> </w:t>
      </w:r>
      <w:r w:rsidR="00F86C83">
        <w:rPr>
          <w:rFonts w:ascii="Times New Roman" w:hAnsi="Times New Roman"/>
          <w:sz w:val="26"/>
          <w:szCs w:val="26"/>
        </w:rPr>
        <w:t>8</w:t>
      </w:r>
      <w:r w:rsidRPr="00385985">
        <w:rPr>
          <w:rFonts w:ascii="Times New Roman" w:hAnsi="Times New Roman"/>
          <w:sz w:val="26"/>
          <w:szCs w:val="26"/>
        </w:rPr>
        <w:t>).</w:t>
      </w:r>
    </w:p>
    <w:p w:rsidR="00763A48" w:rsidRDefault="00763A48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Форма подтверждения наличия согласий на обработку персональных данных и направления уведомления</w:t>
      </w:r>
      <w:r w:rsidR="00C21F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 осуществлении обработки персональных данных (Приложение № 9).</w:t>
      </w:r>
    </w:p>
    <w:p w:rsidR="00C21FAE" w:rsidRPr="00385985" w:rsidRDefault="00C21FAE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Форма подтверждения согласия физического лица на обработку персональных данных (Приложение №10).</w:t>
      </w:r>
    </w:p>
    <w:p w:rsidR="000C0209" w:rsidRDefault="000C0209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gramStart"/>
      <w:r w:rsidRPr="00385985">
        <w:rPr>
          <w:rFonts w:ascii="Times New Roman" w:hAnsi="Times New Roman"/>
          <w:sz w:val="26"/>
          <w:szCs w:val="26"/>
        </w:rPr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</w:t>
      </w:r>
      <w:r w:rsidR="00186EDA">
        <w:rPr>
          <w:rFonts w:ascii="Times New Roman" w:hAnsi="Times New Roman"/>
          <w:sz w:val="26"/>
          <w:szCs w:val="26"/>
        </w:rPr>
        <w:t xml:space="preserve"> (</w:t>
      </w:r>
      <w:r w:rsidR="00186EDA" w:rsidRPr="009F159A">
        <w:rPr>
          <w:rFonts w:ascii="Times New Roman" w:hAnsi="Times New Roman"/>
          <w:b/>
          <w:sz w:val="26"/>
          <w:szCs w:val="26"/>
          <w:u w:val="single"/>
        </w:rPr>
        <w:t>с датой выдачи не более 5 рабочих дней до даты направления</w:t>
      </w:r>
      <w:proofErr w:type="gramEnd"/>
      <w:r w:rsidR="00186EDA" w:rsidRPr="009F159A">
        <w:rPr>
          <w:rFonts w:ascii="Times New Roman" w:hAnsi="Times New Roman"/>
          <w:b/>
          <w:sz w:val="26"/>
          <w:szCs w:val="26"/>
          <w:u w:val="single"/>
        </w:rPr>
        <w:t xml:space="preserve"> предложения</w:t>
      </w:r>
      <w:r w:rsidR="00186EDA">
        <w:rPr>
          <w:rFonts w:ascii="Times New Roman" w:hAnsi="Times New Roman"/>
          <w:sz w:val="26"/>
          <w:szCs w:val="26"/>
        </w:rPr>
        <w:t>)</w:t>
      </w:r>
      <w:r w:rsidRPr="00385985">
        <w:rPr>
          <w:rFonts w:ascii="Times New Roman" w:hAnsi="Times New Roman"/>
          <w:sz w:val="26"/>
          <w:szCs w:val="26"/>
        </w:rPr>
        <w:t>, или копия письма от банка об открытой кредитной линии на срок действия договора</w:t>
      </w:r>
      <w:r w:rsidR="00385985" w:rsidRPr="00385985">
        <w:rPr>
          <w:rFonts w:ascii="Times New Roman" w:hAnsi="Times New Roman"/>
          <w:sz w:val="26"/>
          <w:szCs w:val="26"/>
        </w:rPr>
        <w:t>.</w:t>
      </w:r>
    </w:p>
    <w:p w:rsidR="00186EDA" w:rsidRDefault="00186EDA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Подписанный договор купли-продажи – 2 экз.</w:t>
      </w:r>
    </w:p>
    <w:p w:rsidR="00D6021D" w:rsidRDefault="00D6021D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№7  форма заполнения конверта</w:t>
      </w:r>
    </w:p>
    <w:p w:rsidR="00C83AD7" w:rsidRDefault="00C83AD7" w:rsidP="00385985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Требования к оформлению документов</w:t>
      </w:r>
    </w:p>
    <w:p w:rsidR="00385985" w:rsidRDefault="00385985" w:rsidP="0038598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248A" w:rsidRPr="00385985" w:rsidRDefault="0001248A" w:rsidP="0038598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7B12" w:rsidRPr="00385985" w:rsidRDefault="00D37B12" w:rsidP="000C0D08">
      <w:pPr>
        <w:spacing w:after="0" w:line="240" w:lineRule="auto"/>
        <w:ind w:left="567" w:hanging="567"/>
        <w:rPr>
          <w:rFonts w:ascii="Times New Roman" w:hAnsi="Times New Roman"/>
          <w:sz w:val="26"/>
          <w:szCs w:val="26"/>
        </w:rPr>
      </w:pPr>
    </w:p>
    <w:sectPr w:rsidR="00D37B12" w:rsidRPr="00385985" w:rsidSect="00186EDA">
      <w:pgSz w:w="11906" w:h="16838" w:code="9"/>
      <w:pgMar w:top="1701" w:right="425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6C1"/>
    <w:multiLevelType w:val="hybridMultilevel"/>
    <w:tmpl w:val="D04CA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D7323"/>
    <w:multiLevelType w:val="hybridMultilevel"/>
    <w:tmpl w:val="30848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E64E1"/>
    <w:multiLevelType w:val="hybridMultilevel"/>
    <w:tmpl w:val="9D1CA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1278A"/>
    <w:multiLevelType w:val="hybridMultilevel"/>
    <w:tmpl w:val="86805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852D7"/>
    <w:multiLevelType w:val="hybridMultilevel"/>
    <w:tmpl w:val="98FEC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defaultTabStop w:val="708"/>
  <w:characterSpacingControl w:val="doNotCompress"/>
  <w:compat/>
  <w:rsids>
    <w:rsidRoot w:val="006B3447"/>
    <w:rsid w:val="00005ACE"/>
    <w:rsid w:val="00011ED4"/>
    <w:rsid w:val="0001248A"/>
    <w:rsid w:val="00013017"/>
    <w:rsid w:val="00015051"/>
    <w:rsid w:val="00017DFE"/>
    <w:rsid w:val="000242C6"/>
    <w:rsid w:val="00027851"/>
    <w:rsid w:val="0003120C"/>
    <w:rsid w:val="00031FBC"/>
    <w:rsid w:val="00034242"/>
    <w:rsid w:val="000372EE"/>
    <w:rsid w:val="00037772"/>
    <w:rsid w:val="0004051B"/>
    <w:rsid w:val="00040594"/>
    <w:rsid w:val="0004330C"/>
    <w:rsid w:val="00043535"/>
    <w:rsid w:val="00043E10"/>
    <w:rsid w:val="000466C9"/>
    <w:rsid w:val="000511BA"/>
    <w:rsid w:val="00053BA2"/>
    <w:rsid w:val="00057EFE"/>
    <w:rsid w:val="0006053A"/>
    <w:rsid w:val="000622B0"/>
    <w:rsid w:val="00067352"/>
    <w:rsid w:val="00067B45"/>
    <w:rsid w:val="000714E4"/>
    <w:rsid w:val="00072499"/>
    <w:rsid w:val="000731F9"/>
    <w:rsid w:val="00073A90"/>
    <w:rsid w:val="000748C9"/>
    <w:rsid w:val="00075959"/>
    <w:rsid w:val="0008093A"/>
    <w:rsid w:val="00082987"/>
    <w:rsid w:val="00084910"/>
    <w:rsid w:val="000861DA"/>
    <w:rsid w:val="000901C3"/>
    <w:rsid w:val="00091FB9"/>
    <w:rsid w:val="00092E10"/>
    <w:rsid w:val="00095994"/>
    <w:rsid w:val="000A023D"/>
    <w:rsid w:val="000A2C10"/>
    <w:rsid w:val="000A3C4C"/>
    <w:rsid w:val="000A5B42"/>
    <w:rsid w:val="000A61A0"/>
    <w:rsid w:val="000B1560"/>
    <w:rsid w:val="000B39DD"/>
    <w:rsid w:val="000B4011"/>
    <w:rsid w:val="000B41A9"/>
    <w:rsid w:val="000B649E"/>
    <w:rsid w:val="000B6DCF"/>
    <w:rsid w:val="000C0209"/>
    <w:rsid w:val="000C0D08"/>
    <w:rsid w:val="000C30BD"/>
    <w:rsid w:val="000C3840"/>
    <w:rsid w:val="000C71F0"/>
    <w:rsid w:val="000D0B23"/>
    <w:rsid w:val="000D337D"/>
    <w:rsid w:val="000D406D"/>
    <w:rsid w:val="000D512A"/>
    <w:rsid w:val="000D6212"/>
    <w:rsid w:val="000D7F3F"/>
    <w:rsid w:val="000F063A"/>
    <w:rsid w:val="000F338F"/>
    <w:rsid w:val="000F3849"/>
    <w:rsid w:val="000F49F0"/>
    <w:rsid w:val="000F5A14"/>
    <w:rsid w:val="000F5BC4"/>
    <w:rsid w:val="001017B9"/>
    <w:rsid w:val="00102F32"/>
    <w:rsid w:val="00103641"/>
    <w:rsid w:val="00111831"/>
    <w:rsid w:val="00115F41"/>
    <w:rsid w:val="00124619"/>
    <w:rsid w:val="00126AB2"/>
    <w:rsid w:val="00131287"/>
    <w:rsid w:val="001346A5"/>
    <w:rsid w:val="001346B0"/>
    <w:rsid w:val="00136FDF"/>
    <w:rsid w:val="00137631"/>
    <w:rsid w:val="00155229"/>
    <w:rsid w:val="001573C1"/>
    <w:rsid w:val="0016418D"/>
    <w:rsid w:val="001701BB"/>
    <w:rsid w:val="00172005"/>
    <w:rsid w:val="001742DA"/>
    <w:rsid w:val="00174B7E"/>
    <w:rsid w:val="0017547A"/>
    <w:rsid w:val="0018530F"/>
    <w:rsid w:val="00186EDA"/>
    <w:rsid w:val="00187FC8"/>
    <w:rsid w:val="00190387"/>
    <w:rsid w:val="00190806"/>
    <w:rsid w:val="00195836"/>
    <w:rsid w:val="001A0FE6"/>
    <w:rsid w:val="001B04A2"/>
    <w:rsid w:val="001B169E"/>
    <w:rsid w:val="001B30CE"/>
    <w:rsid w:val="001B3A2A"/>
    <w:rsid w:val="001B6283"/>
    <w:rsid w:val="001C07D0"/>
    <w:rsid w:val="001C4393"/>
    <w:rsid w:val="001C56B6"/>
    <w:rsid w:val="001C5A45"/>
    <w:rsid w:val="001D72DA"/>
    <w:rsid w:val="001E532F"/>
    <w:rsid w:val="001E546E"/>
    <w:rsid w:val="001E5AA0"/>
    <w:rsid w:val="001F169B"/>
    <w:rsid w:val="001F37FD"/>
    <w:rsid w:val="00201E97"/>
    <w:rsid w:val="00201FD5"/>
    <w:rsid w:val="0020319A"/>
    <w:rsid w:val="00204B46"/>
    <w:rsid w:val="002075E0"/>
    <w:rsid w:val="00207FB9"/>
    <w:rsid w:val="00215984"/>
    <w:rsid w:val="00216E0B"/>
    <w:rsid w:val="00216EF7"/>
    <w:rsid w:val="00227679"/>
    <w:rsid w:val="002348F6"/>
    <w:rsid w:val="00237BE8"/>
    <w:rsid w:val="002478BA"/>
    <w:rsid w:val="00250A01"/>
    <w:rsid w:val="002547E7"/>
    <w:rsid w:val="00256416"/>
    <w:rsid w:val="002564DF"/>
    <w:rsid w:val="00256C60"/>
    <w:rsid w:val="002650D7"/>
    <w:rsid w:val="00266808"/>
    <w:rsid w:val="00270A81"/>
    <w:rsid w:val="002743BA"/>
    <w:rsid w:val="00280F3F"/>
    <w:rsid w:val="0028634E"/>
    <w:rsid w:val="00286E21"/>
    <w:rsid w:val="002878ED"/>
    <w:rsid w:val="00287D33"/>
    <w:rsid w:val="00291EAF"/>
    <w:rsid w:val="0029216B"/>
    <w:rsid w:val="00296CC2"/>
    <w:rsid w:val="002A143A"/>
    <w:rsid w:val="002A1FA2"/>
    <w:rsid w:val="002A37FD"/>
    <w:rsid w:val="002A5EFC"/>
    <w:rsid w:val="002A6B05"/>
    <w:rsid w:val="002B14A4"/>
    <w:rsid w:val="002B4684"/>
    <w:rsid w:val="002B571A"/>
    <w:rsid w:val="002B7513"/>
    <w:rsid w:val="002B7DA9"/>
    <w:rsid w:val="002C13AC"/>
    <w:rsid w:val="002C3C24"/>
    <w:rsid w:val="002C61E9"/>
    <w:rsid w:val="002C6610"/>
    <w:rsid w:val="002D265F"/>
    <w:rsid w:val="002E2588"/>
    <w:rsid w:val="002E7FC4"/>
    <w:rsid w:val="002F5E25"/>
    <w:rsid w:val="002F60C9"/>
    <w:rsid w:val="00302AFF"/>
    <w:rsid w:val="00303901"/>
    <w:rsid w:val="00303B49"/>
    <w:rsid w:val="00310F78"/>
    <w:rsid w:val="0031363E"/>
    <w:rsid w:val="003157F5"/>
    <w:rsid w:val="00320B44"/>
    <w:rsid w:val="00320D1F"/>
    <w:rsid w:val="0033297F"/>
    <w:rsid w:val="00341751"/>
    <w:rsid w:val="003425C1"/>
    <w:rsid w:val="003450DD"/>
    <w:rsid w:val="0034650F"/>
    <w:rsid w:val="00347AB5"/>
    <w:rsid w:val="00347E01"/>
    <w:rsid w:val="00350A46"/>
    <w:rsid w:val="00351348"/>
    <w:rsid w:val="003536D0"/>
    <w:rsid w:val="00355A08"/>
    <w:rsid w:val="00356F76"/>
    <w:rsid w:val="00357DF0"/>
    <w:rsid w:val="00363FD1"/>
    <w:rsid w:val="00365F3F"/>
    <w:rsid w:val="003663F4"/>
    <w:rsid w:val="00367BBE"/>
    <w:rsid w:val="00367CC9"/>
    <w:rsid w:val="00371010"/>
    <w:rsid w:val="003715F9"/>
    <w:rsid w:val="00372F5F"/>
    <w:rsid w:val="00373124"/>
    <w:rsid w:val="003735FC"/>
    <w:rsid w:val="00373C49"/>
    <w:rsid w:val="00376C6E"/>
    <w:rsid w:val="0038334B"/>
    <w:rsid w:val="00384031"/>
    <w:rsid w:val="00385985"/>
    <w:rsid w:val="003863D5"/>
    <w:rsid w:val="003A177A"/>
    <w:rsid w:val="003A1E6C"/>
    <w:rsid w:val="003A315C"/>
    <w:rsid w:val="003A5994"/>
    <w:rsid w:val="003B030F"/>
    <w:rsid w:val="003B1390"/>
    <w:rsid w:val="003B4C0A"/>
    <w:rsid w:val="003B6E21"/>
    <w:rsid w:val="003C1FE5"/>
    <w:rsid w:val="003C4AB0"/>
    <w:rsid w:val="003C6F99"/>
    <w:rsid w:val="003D09C0"/>
    <w:rsid w:val="003D13FA"/>
    <w:rsid w:val="003D2151"/>
    <w:rsid w:val="003D2CA1"/>
    <w:rsid w:val="003D3255"/>
    <w:rsid w:val="003D4D95"/>
    <w:rsid w:val="003D5244"/>
    <w:rsid w:val="003D6285"/>
    <w:rsid w:val="003E08CB"/>
    <w:rsid w:val="003F09D0"/>
    <w:rsid w:val="003F38BB"/>
    <w:rsid w:val="003F552D"/>
    <w:rsid w:val="00400A88"/>
    <w:rsid w:val="00401906"/>
    <w:rsid w:val="00402FBF"/>
    <w:rsid w:val="004125CD"/>
    <w:rsid w:val="00414198"/>
    <w:rsid w:val="00415766"/>
    <w:rsid w:val="00423855"/>
    <w:rsid w:val="00423951"/>
    <w:rsid w:val="00425979"/>
    <w:rsid w:val="00425C0B"/>
    <w:rsid w:val="00426063"/>
    <w:rsid w:val="004274B1"/>
    <w:rsid w:val="004301BD"/>
    <w:rsid w:val="00434FD3"/>
    <w:rsid w:val="004367F3"/>
    <w:rsid w:val="00441C65"/>
    <w:rsid w:val="00446D75"/>
    <w:rsid w:val="00452302"/>
    <w:rsid w:val="004534F4"/>
    <w:rsid w:val="00455421"/>
    <w:rsid w:val="0045673D"/>
    <w:rsid w:val="004574EA"/>
    <w:rsid w:val="00460430"/>
    <w:rsid w:val="004620FA"/>
    <w:rsid w:val="004628A2"/>
    <w:rsid w:val="00466A6E"/>
    <w:rsid w:val="00467ABC"/>
    <w:rsid w:val="004704F6"/>
    <w:rsid w:val="00470EA4"/>
    <w:rsid w:val="00476B44"/>
    <w:rsid w:val="004940FB"/>
    <w:rsid w:val="00497790"/>
    <w:rsid w:val="004A0014"/>
    <w:rsid w:val="004A0938"/>
    <w:rsid w:val="004A0D19"/>
    <w:rsid w:val="004A2587"/>
    <w:rsid w:val="004A3EC1"/>
    <w:rsid w:val="004A4DBA"/>
    <w:rsid w:val="004A5F40"/>
    <w:rsid w:val="004A638F"/>
    <w:rsid w:val="004B0109"/>
    <w:rsid w:val="004B19C9"/>
    <w:rsid w:val="004B5741"/>
    <w:rsid w:val="004B5B91"/>
    <w:rsid w:val="004B73B2"/>
    <w:rsid w:val="004C00E0"/>
    <w:rsid w:val="004C1DBA"/>
    <w:rsid w:val="004C697A"/>
    <w:rsid w:val="004C7D3C"/>
    <w:rsid w:val="004D3F38"/>
    <w:rsid w:val="004D51B4"/>
    <w:rsid w:val="004D5DB9"/>
    <w:rsid w:val="004D6459"/>
    <w:rsid w:val="004E051D"/>
    <w:rsid w:val="004E1930"/>
    <w:rsid w:val="004E4AE3"/>
    <w:rsid w:val="004F024F"/>
    <w:rsid w:val="004F0D25"/>
    <w:rsid w:val="004F1987"/>
    <w:rsid w:val="004F2C2C"/>
    <w:rsid w:val="004F7A0C"/>
    <w:rsid w:val="00501A7B"/>
    <w:rsid w:val="00501C44"/>
    <w:rsid w:val="00501D24"/>
    <w:rsid w:val="0050351F"/>
    <w:rsid w:val="00507032"/>
    <w:rsid w:val="00507D0B"/>
    <w:rsid w:val="00511776"/>
    <w:rsid w:val="00515012"/>
    <w:rsid w:val="005161E1"/>
    <w:rsid w:val="00516BC9"/>
    <w:rsid w:val="00517318"/>
    <w:rsid w:val="00521995"/>
    <w:rsid w:val="00522CDF"/>
    <w:rsid w:val="00524EAB"/>
    <w:rsid w:val="00526820"/>
    <w:rsid w:val="00530832"/>
    <w:rsid w:val="00537619"/>
    <w:rsid w:val="00541136"/>
    <w:rsid w:val="0054357F"/>
    <w:rsid w:val="00545948"/>
    <w:rsid w:val="005462E6"/>
    <w:rsid w:val="00546488"/>
    <w:rsid w:val="005504D5"/>
    <w:rsid w:val="005531DD"/>
    <w:rsid w:val="00555242"/>
    <w:rsid w:val="0055651D"/>
    <w:rsid w:val="00561CF9"/>
    <w:rsid w:val="00575EC4"/>
    <w:rsid w:val="00576FDD"/>
    <w:rsid w:val="00580EC2"/>
    <w:rsid w:val="00587619"/>
    <w:rsid w:val="00590F41"/>
    <w:rsid w:val="00591D00"/>
    <w:rsid w:val="00595112"/>
    <w:rsid w:val="005A1EB0"/>
    <w:rsid w:val="005A1F63"/>
    <w:rsid w:val="005A413F"/>
    <w:rsid w:val="005A62C3"/>
    <w:rsid w:val="005B1B35"/>
    <w:rsid w:val="005B2FA9"/>
    <w:rsid w:val="005B33D4"/>
    <w:rsid w:val="005B570F"/>
    <w:rsid w:val="005B6E67"/>
    <w:rsid w:val="005C37A6"/>
    <w:rsid w:val="005C463B"/>
    <w:rsid w:val="005C70F4"/>
    <w:rsid w:val="005C7762"/>
    <w:rsid w:val="005D1C07"/>
    <w:rsid w:val="005D2FB6"/>
    <w:rsid w:val="005D3228"/>
    <w:rsid w:val="005D6C75"/>
    <w:rsid w:val="005E1BDC"/>
    <w:rsid w:val="005E5EE6"/>
    <w:rsid w:val="005E6556"/>
    <w:rsid w:val="005E6763"/>
    <w:rsid w:val="005E6C2D"/>
    <w:rsid w:val="005F7F9F"/>
    <w:rsid w:val="006014EF"/>
    <w:rsid w:val="0060543C"/>
    <w:rsid w:val="00611C80"/>
    <w:rsid w:val="00614809"/>
    <w:rsid w:val="006149A5"/>
    <w:rsid w:val="00630DA7"/>
    <w:rsid w:val="00635957"/>
    <w:rsid w:val="006379E6"/>
    <w:rsid w:val="00646E22"/>
    <w:rsid w:val="006532A2"/>
    <w:rsid w:val="006541A3"/>
    <w:rsid w:val="00663AB9"/>
    <w:rsid w:val="0066490C"/>
    <w:rsid w:val="0066721F"/>
    <w:rsid w:val="00672383"/>
    <w:rsid w:val="00672D3E"/>
    <w:rsid w:val="00677364"/>
    <w:rsid w:val="006777DD"/>
    <w:rsid w:val="00677A86"/>
    <w:rsid w:val="0068119A"/>
    <w:rsid w:val="00682287"/>
    <w:rsid w:val="00686090"/>
    <w:rsid w:val="00693A44"/>
    <w:rsid w:val="006A07E1"/>
    <w:rsid w:val="006A59F3"/>
    <w:rsid w:val="006A718C"/>
    <w:rsid w:val="006B0838"/>
    <w:rsid w:val="006B3447"/>
    <w:rsid w:val="006C165D"/>
    <w:rsid w:val="006C507E"/>
    <w:rsid w:val="006D030E"/>
    <w:rsid w:val="006D12EB"/>
    <w:rsid w:val="006D2942"/>
    <w:rsid w:val="006D6147"/>
    <w:rsid w:val="006D7BA3"/>
    <w:rsid w:val="006E0B22"/>
    <w:rsid w:val="006F05C5"/>
    <w:rsid w:val="006F519B"/>
    <w:rsid w:val="006F5654"/>
    <w:rsid w:val="006F6C5E"/>
    <w:rsid w:val="007024E7"/>
    <w:rsid w:val="007073C7"/>
    <w:rsid w:val="007108A4"/>
    <w:rsid w:val="00711A4D"/>
    <w:rsid w:val="007212A8"/>
    <w:rsid w:val="007228F9"/>
    <w:rsid w:val="00726596"/>
    <w:rsid w:val="0072715B"/>
    <w:rsid w:val="007274FE"/>
    <w:rsid w:val="00732882"/>
    <w:rsid w:val="007358F8"/>
    <w:rsid w:val="00736205"/>
    <w:rsid w:val="0074066B"/>
    <w:rsid w:val="00740D79"/>
    <w:rsid w:val="00744096"/>
    <w:rsid w:val="007469A3"/>
    <w:rsid w:val="00746C69"/>
    <w:rsid w:val="00750CCB"/>
    <w:rsid w:val="00753EF1"/>
    <w:rsid w:val="00754C1C"/>
    <w:rsid w:val="0075774B"/>
    <w:rsid w:val="007638B8"/>
    <w:rsid w:val="00763A48"/>
    <w:rsid w:val="0076406E"/>
    <w:rsid w:val="0076451B"/>
    <w:rsid w:val="0076711E"/>
    <w:rsid w:val="00770430"/>
    <w:rsid w:val="0077049D"/>
    <w:rsid w:val="00771518"/>
    <w:rsid w:val="00771760"/>
    <w:rsid w:val="00773F2E"/>
    <w:rsid w:val="00775DD1"/>
    <w:rsid w:val="00777ECC"/>
    <w:rsid w:val="00782668"/>
    <w:rsid w:val="00787262"/>
    <w:rsid w:val="007876DF"/>
    <w:rsid w:val="00787BF7"/>
    <w:rsid w:val="00791681"/>
    <w:rsid w:val="00797249"/>
    <w:rsid w:val="007A5A19"/>
    <w:rsid w:val="007A7BCF"/>
    <w:rsid w:val="007A7E0C"/>
    <w:rsid w:val="007C201B"/>
    <w:rsid w:val="007C3722"/>
    <w:rsid w:val="007D1B29"/>
    <w:rsid w:val="007D4DDD"/>
    <w:rsid w:val="007D66DB"/>
    <w:rsid w:val="007E073F"/>
    <w:rsid w:val="007E0B0B"/>
    <w:rsid w:val="007E4143"/>
    <w:rsid w:val="007E7B81"/>
    <w:rsid w:val="007E7D58"/>
    <w:rsid w:val="007F40A8"/>
    <w:rsid w:val="007F464F"/>
    <w:rsid w:val="007F4E1E"/>
    <w:rsid w:val="0080039D"/>
    <w:rsid w:val="008010B7"/>
    <w:rsid w:val="00801605"/>
    <w:rsid w:val="00805E86"/>
    <w:rsid w:val="00805F2A"/>
    <w:rsid w:val="00807122"/>
    <w:rsid w:val="008137B2"/>
    <w:rsid w:val="00817B03"/>
    <w:rsid w:val="00823878"/>
    <w:rsid w:val="00827539"/>
    <w:rsid w:val="00827551"/>
    <w:rsid w:val="00832488"/>
    <w:rsid w:val="00832677"/>
    <w:rsid w:val="00842516"/>
    <w:rsid w:val="008425D2"/>
    <w:rsid w:val="00844569"/>
    <w:rsid w:val="008447E0"/>
    <w:rsid w:val="008629AE"/>
    <w:rsid w:val="00863B6F"/>
    <w:rsid w:val="00863CBD"/>
    <w:rsid w:val="0087190E"/>
    <w:rsid w:val="008755F9"/>
    <w:rsid w:val="00876B13"/>
    <w:rsid w:val="00876B39"/>
    <w:rsid w:val="00880F6C"/>
    <w:rsid w:val="008810AC"/>
    <w:rsid w:val="0088197B"/>
    <w:rsid w:val="00887257"/>
    <w:rsid w:val="00890531"/>
    <w:rsid w:val="008926AA"/>
    <w:rsid w:val="00893158"/>
    <w:rsid w:val="008931AF"/>
    <w:rsid w:val="0089419B"/>
    <w:rsid w:val="008955B1"/>
    <w:rsid w:val="008A2465"/>
    <w:rsid w:val="008A2670"/>
    <w:rsid w:val="008A3481"/>
    <w:rsid w:val="008A4607"/>
    <w:rsid w:val="008A4E72"/>
    <w:rsid w:val="008A5329"/>
    <w:rsid w:val="008A5961"/>
    <w:rsid w:val="008A696C"/>
    <w:rsid w:val="008A7E46"/>
    <w:rsid w:val="008B5E2C"/>
    <w:rsid w:val="008B5F9B"/>
    <w:rsid w:val="008C345C"/>
    <w:rsid w:val="008C40A4"/>
    <w:rsid w:val="008C58FA"/>
    <w:rsid w:val="008D2312"/>
    <w:rsid w:val="008E6D9A"/>
    <w:rsid w:val="008F218B"/>
    <w:rsid w:val="008F4BC6"/>
    <w:rsid w:val="008F5F7F"/>
    <w:rsid w:val="0090246B"/>
    <w:rsid w:val="0090423A"/>
    <w:rsid w:val="009109C3"/>
    <w:rsid w:val="00912890"/>
    <w:rsid w:val="00913074"/>
    <w:rsid w:val="00915BFE"/>
    <w:rsid w:val="00916760"/>
    <w:rsid w:val="0092042F"/>
    <w:rsid w:val="00920464"/>
    <w:rsid w:val="009227C3"/>
    <w:rsid w:val="0092604C"/>
    <w:rsid w:val="00930276"/>
    <w:rsid w:val="00931043"/>
    <w:rsid w:val="00931A1B"/>
    <w:rsid w:val="00934BC2"/>
    <w:rsid w:val="00940D9C"/>
    <w:rsid w:val="00942362"/>
    <w:rsid w:val="0094282C"/>
    <w:rsid w:val="00943D2F"/>
    <w:rsid w:val="009505D5"/>
    <w:rsid w:val="009509CD"/>
    <w:rsid w:val="00951712"/>
    <w:rsid w:val="009539B2"/>
    <w:rsid w:val="00955ED7"/>
    <w:rsid w:val="0095725B"/>
    <w:rsid w:val="00962AD9"/>
    <w:rsid w:val="00966CF3"/>
    <w:rsid w:val="00976389"/>
    <w:rsid w:val="00980EAE"/>
    <w:rsid w:val="00984C1B"/>
    <w:rsid w:val="00992CA0"/>
    <w:rsid w:val="00994FCB"/>
    <w:rsid w:val="009977B1"/>
    <w:rsid w:val="009A2196"/>
    <w:rsid w:val="009A4C81"/>
    <w:rsid w:val="009A5E11"/>
    <w:rsid w:val="009A665A"/>
    <w:rsid w:val="009B133D"/>
    <w:rsid w:val="009B4ABD"/>
    <w:rsid w:val="009C2709"/>
    <w:rsid w:val="009C5DAF"/>
    <w:rsid w:val="009C7DE0"/>
    <w:rsid w:val="009D15CB"/>
    <w:rsid w:val="009D199C"/>
    <w:rsid w:val="009D738D"/>
    <w:rsid w:val="009E27DD"/>
    <w:rsid w:val="009F07D2"/>
    <w:rsid w:val="009F0F8B"/>
    <w:rsid w:val="009F159A"/>
    <w:rsid w:val="009F69BB"/>
    <w:rsid w:val="00A052D5"/>
    <w:rsid w:val="00A0692A"/>
    <w:rsid w:val="00A069BF"/>
    <w:rsid w:val="00A06AF0"/>
    <w:rsid w:val="00A1278A"/>
    <w:rsid w:val="00A12B41"/>
    <w:rsid w:val="00A14190"/>
    <w:rsid w:val="00A2666D"/>
    <w:rsid w:val="00A31124"/>
    <w:rsid w:val="00A31639"/>
    <w:rsid w:val="00A340FF"/>
    <w:rsid w:val="00A3499D"/>
    <w:rsid w:val="00A3601E"/>
    <w:rsid w:val="00A3735F"/>
    <w:rsid w:val="00A415C3"/>
    <w:rsid w:val="00A41D9F"/>
    <w:rsid w:val="00A47F21"/>
    <w:rsid w:val="00A62BB4"/>
    <w:rsid w:val="00A633D3"/>
    <w:rsid w:val="00A643F8"/>
    <w:rsid w:val="00A67053"/>
    <w:rsid w:val="00A67096"/>
    <w:rsid w:val="00A67F18"/>
    <w:rsid w:val="00A834EE"/>
    <w:rsid w:val="00A83845"/>
    <w:rsid w:val="00A85826"/>
    <w:rsid w:val="00A86B39"/>
    <w:rsid w:val="00A91954"/>
    <w:rsid w:val="00A92E23"/>
    <w:rsid w:val="00A93C58"/>
    <w:rsid w:val="00A9493F"/>
    <w:rsid w:val="00A96059"/>
    <w:rsid w:val="00A964B1"/>
    <w:rsid w:val="00A96ED2"/>
    <w:rsid w:val="00AA022B"/>
    <w:rsid w:val="00AA1CCD"/>
    <w:rsid w:val="00AA5EF2"/>
    <w:rsid w:val="00AA6C2F"/>
    <w:rsid w:val="00AB0397"/>
    <w:rsid w:val="00AB38FF"/>
    <w:rsid w:val="00AB39DF"/>
    <w:rsid w:val="00AB3A81"/>
    <w:rsid w:val="00AB5154"/>
    <w:rsid w:val="00AB5993"/>
    <w:rsid w:val="00AB6DD8"/>
    <w:rsid w:val="00AC1CDC"/>
    <w:rsid w:val="00AC5599"/>
    <w:rsid w:val="00AC6C06"/>
    <w:rsid w:val="00AD5338"/>
    <w:rsid w:val="00AE062E"/>
    <w:rsid w:val="00AE45A2"/>
    <w:rsid w:val="00AE4632"/>
    <w:rsid w:val="00AE5648"/>
    <w:rsid w:val="00AE6798"/>
    <w:rsid w:val="00AE6E69"/>
    <w:rsid w:val="00AF0E80"/>
    <w:rsid w:val="00AF265D"/>
    <w:rsid w:val="00AF275A"/>
    <w:rsid w:val="00AF29E8"/>
    <w:rsid w:val="00AF2FCA"/>
    <w:rsid w:val="00B05356"/>
    <w:rsid w:val="00B22E1A"/>
    <w:rsid w:val="00B252EF"/>
    <w:rsid w:val="00B25994"/>
    <w:rsid w:val="00B304D4"/>
    <w:rsid w:val="00B30E4C"/>
    <w:rsid w:val="00B33B3D"/>
    <w:rsid w:val="00B3601A"/>
    <w:rsid w:val="00B40B75"/>
    <w:rsid w:val="00B41B7B"/>
    <w:rsid w:val="00B42011"/>
    <w:rsid w:val="00B42697"/>
    <w:rsid w:val="00B44E7E"/>
    <w:rsid w:val="00B4504F"/>
    <w:rsid w:val="00B45650"/>
    <w:rsid w:val="00B5396A"/>
    <w:rsid w:val="00B55A55"/>
    <w:rsid w:val="00B63FD3"/>
    <w:rsid w:val="00B64C9F"/>
    <w:rsid w:val="00B66072"/>
    <w:rsid w:val="00B6657F"/>
    <w:rsid w:val="00B70EAC"/>
    <w:rsid w:val="00B70FE2"/>
    <w:rsid w:val="00B718D3"/>
    <w:rsid w:val="00B753B6"/>
    <w:rsid w:val="00B75A44"/>
    <w:rsid w:val="00B7665F"/>
    <w:rsid w:val="00B8135D"/>
    <w:rsid w:val="00B82A14"/>
    <w:rsid w:val="00B845DE"/>
    <w:rsid w:val="00B8476E"/>
    <w:rsid w:val="00B90D22"/>
    <w:rsid w:val="00B96343"/>
    <w:rsid w:val="00BA1067"/>
    <w:rsid w:val="00BB46F7"/>
    <w:rsid w:val="00BB4AA7"/>
    <w:rsid w:val="00BB4D4A"/>
    <w:rsid w:val="00BB5286"/>
    <w:rsid w:val="00BB7A9F"/>
    <w:rsid w:val="00BC09C2"/>
    <w:rsid w:val="00BC23C1"/>
    <w:rsid w:val="00BC497D"/>
    <w:rsid w:val="00BC68C5"/>
    <w:rsid w:val="00BD0D17"/>
    <w:rsid w:val="00BD2FD9"/>
    <w:rsid w:val="00BD6198"/>
    <w:rsid w:val="00BE1A11"/>
    <w:rsid w:val="00BE205D"/>
    <w:rsid w:val="00BE393F"/>
    <w:rsid w:val="00BE3E57"/>
    <w:rsid w:val="00BE4397"/>
    <w:rsid w:val="00BE72F7"/>
    <w:rsid w:val="00BE7AEB"/>
    <w:rsid w:val="00BF0B46"/>
    <w:rsid w:val="00BF13A1"/>
    <w:rsid w:val="00BF1901"/>
    <w:rsid w:val="00BF477B"/>
    <w:rsid w:val="00BF6550"/>
    <w:rsid w:val="00BF7D1B"/>
    <w:rsid w:val="00C00A80"/>
    <w:rsid w:val="00C01FFC"/>
    <w:rsid w:val="00C02029"/>
    <w:rsid w:val="00C03AD6"/>
    <w:rsid w:val="00C04347"/>
    <w:rsid w:val="00C04B9D"/>
    <w:rsid w:val="00C05802"/>
    <w:rsid w:val="00C07E23"/>
    <w:rsid w:val="00C102D5"/>
    <w:rsid w:val="00C1546B"/>
    <w:rsid w:val="00C20BC0"/>
    <w:rsid w:val="00C21E25"/>
    <w:rsid w:val="00C21FAE"/>
    <w:rsid w:val="00C275D3"/>
    <w:rsid w:val="00C328E4"/>
    <w:rsid w:val="00C33242"/>
    <w:rsid w:val="00C357C5"/>
    <w:rsid w:val="00C3725B"/>
    <w:rsid w:val="00C42E1E"/>
    <w:rsid w:val="00C4327B"/>
    <w:rsid w:val="00C4426D"/>
    <w:rsid w:val="00C4622C"/>
    <w:rsid w:val="00C4719E"/>
    <w:rsid w:val="00C56F80"/>
    <w:rsid w:val="00C6005E"/>
    <w:rsid w:val="00C63661"/>
    <w:rsid w:val="00C63CFC"/>
    <w:rsid w:val="00C645F6"/>
    <w:rsid w:val="00C65695"/>
    <w:rsid w:val="00C672D1"/>
    <w:rsid w:val="00C678B6"/>
    <w:rsid w:val="00C678C5"/>
    <w:rsid w:val="00C736EA"/>
    <w:rsid w:val="00C73EF7"/>
    <w:rsid w:val="00C74573"/>
    <w:rsid w:val="00C74969"/>
    <w:rsid w:val="00C7507F"/>
    <w:rsid w:val="00C7708A"/>
    <w:rsid w:val="00C771D8"/>
    <w:rsid w:val="00C7749B"/>
    <w:rsid w:val="00C83AD7"/>
    <w:rsid w:val="00C860EC"/>
    <w:rsid w:val="00C87ABB"/>
    <w:rsid w:val="00C90BF9"/>
    <w:rsid w:val="00C91CDD"/>
    <w:rsid w:val="00C9550D"/>
    <w:rsid w:val="00CA215E"/>
    <w:rsid w:val="00CB4957"/>
    <w:rsid w:val="00CB5BDE"/>
    <w:rsid w:val="00CB71E3"/>
    <w:rsid w:val="00CC122C"/>
    <w:rsid w:val="00CC24F1"/>
    <w:rsid w:val="00CC3A2E"/>
    <w:rsid w:val="00CD1C61"/>
    <w:rsid w:val="00CD7320"/>
    <w:rsid w:val="00CD7B15"/>
    <w:rsid w:val="00CE6192"/>
    <w:rsid w:val="00CE694B"/>
    <w:rsid w:val="00CE72AB"/>
    <w:rsid w:val="00CF07F6"/>
    <w:rsid w:val="00CF3076"/>
    <w:rsid w:val="00CF358C"/>
    <w:rsid w:val="00CF5A57"/>
    <w:rsid w:val="00D00F45"/>
    <w:rsid w:val="00D010AF"/>
    <w:rsid w:val="00D01B7B"/>
    <w:rsid w:val="00D057BA"/>
    <w:rsid w:val="00D12AA4"/>
    <w:rsid w:val="00D138F9"/>
    <w:rsid w:val="00D14808"/>
    <w:rsid w:val="00D17F0F"/>
    <w:rsid w:val="00D23A87"/>
    <w:rsid w:val="00D241CA"/>
    <w:rsid w:val="00D25D9D"/>
    <w:rsid w:val="00D277DA"/>
    <w:rsid w:val="00D34E51"/>
    <w:rsid w:val="00D36973"/>
    <w:rsid w:val="00D37834"/>
    <w:rsid w:val="00D37B12"/>
    <w:rsid w:val="00D4490C"/>
    <w:rsid w:val="00D457E2"/>
    <w:rsid w:val="00D504EE"/>
    <w:rsid w:val="00D525C7"/>
    <w:rsid w:val="00D55E74"/>
    <w:rsid w:val="00D56E03"/>
    <w:rsid w:val="00D6021D"/>
    <w:rsid w:val="00D659F8"/>
    <w:rsid w:val="00D72132"/>
    <w:rsid w:val="00D76D0B"/>
    <w:rsid w:val="00D8013B"/>
    <w:rsid w:val="00D84615"/>
    <w:rsid w:val="00D84FEA"/>
    <w:rsid w:val="00D86EF4"/>
    <w:rsid w:val="00D964B5"/>
    <w:rsid w:val="00DA1DC5"/>
    <w:rsid w:val="00DA71BA"/>
    <w:rsid w:val="00DB55E8"/>
    <w:rsid w:val="00DC06E6"/>
    <w:rsid w:val="00DC4339"/>
    <w:rsid w:val="00DC4C37"/>
    <w:rsid w:val="00DC4F5F"/>
    <w:rsid w:val="00DC70A3"/>
    <w:rsid w:val="00DC745A"/>
    <w:rsid w:val="00DD1B5D"/>
    <w:rsid w:val="00DD4F6B"/>
    <w:rsid w:val="00DE0B32"/>
    <w:rsid w:val="00DE56A2"/>
    <w:rsid w:val="00DF4A61"/>
    <w:rsid w:val="00E018ED"/>
    <w:rsid w:val="00E07CEA"/>
    <w:rsid w:val="00E12AA7"/>
    <w:rsid w:val="00E15A63"/>
    <w:rsid w:val="00E21C80"/>
    <w:rsid w:val="00E222A6"/>
    <w:rsid w:val="00E222E8"/>
    <w:rsid w:val="00E233C2"/>
    <w:rsid w:val="00E25802"/>
    <w:rsid w:val="00E269DB"/>
    <w:rsid w:val="00E35277"/>
    <w:rsid w:val="00E36272"/>
    <w:rsid w:val="00E42E4B"/>
    <w:rsid w:val="00E43CF0"/>
    <w:rsid w:val="00E476BB"/>
    <w:rsid w:val="00E540F4"/>
    <w:rsid w:val="00E55045"/>
    <w:rsid w:val="00E5523B"/>
    <w:rsid w:val="00E56051"/>
    <w:rsid w:val="00E66C2D"/>
    <w:rsid w:val="00E73599"/>
    <w:rsid w:val="00E737D3"/>
    <w:rsid w:val="00E73BDB"/>
    <w:rsid w:val="00E753D0"/>
    <w:rsid w:val="00E825B9"/>
    <w:rsid w:val="00E836EC"/>
    <w:rsid w:val="00E852B9"/>
    <w:rsid w:val="00E86F9C"/>
    <w:rsid w:val="00E90B06"/>
    <w:rsid w:val="00E959A5"/>
    <w:rsid w:val="00EA4DA8"/>
    <w:rsid w:val="00EA56CA"/>
    <w:rsid w:val="00EA5810"/>
    <w:rsid w:val="00EA5D30"/>
    <w:rsid w:val="00EA6531"/>
    <w:rsid w:val="00EA6C53"/>
    <w:rsid w:val="00EC0DCC"/>
    <w:rsid w:val="00EC1019"/>
    <w:rsid w:val="00EC29BC"/>
    <w:rsid w:val="00EC2CFB"/>
    <w:rsid w:val="00EC3856"/>
    <w:rsid w:val="00EC6C96"/>
    <w:rsid w:val="00ED04F7"/>
    <w:rsid w:val="00ED1C54"/>
    <w:rsid w:val="00ED71B7"/>
    <w:rsid w:val="00EE143C"/>
    <w:rsid w:val="00EE1955"/>
    <w:rsid w:val="00EE5782"/>
    <w:rsid w:val="00EE79EA"/>
    <w:rsid w:val="00EF093A"/>
    <w:rsid w:val="00EF68AB"/>
    <w:rsid w:val="00F01069"/>
    <w:rsid w:val="00F0272D"/>
    <w:rsid w:val="00F06608"/>
    <w:rsid w:val="00F073B6"/>
    <w:rsid w:val="00F10263"/>
    <w:rsid w:val="00F2531F"/>
    <w:rsid w:val="00F30D1C"/>
    <w:rsid w:val="00F322FD"/>
    <w:rsid w:val="00F33E84"/>
    <w:rsid w:val="00F36E72"/>
    <w:rsid w:val="00F3719F"/>
    <w:rsid w:val="00F40C86"/>
    <w:rsid w:val="00F539A0"/>
    <w:rsid w:val="00F54012"/>
    <w:rsid w:val="00F548B9"/>
    <w:rsid w:val="00F54EF8"/>
    <w:rsid w:val="00F629BB"/>
    <w:rsid w:val="00F660AA"/>
    <w:rsid w:val="00F67426"/>
    <w:rsid w:val="00F7444A"/>
    <w:rsid w:val="00F777DA"/>
    <w:rsid w:val="00F85A0C"/>
    <w:rsid w:val="00F86C83"/>
    <w:rsid w:val="00F86F5D"/>
    <w:rsid w:val="00F872A1"/>
    <w:rsid w:val="00F9063C"/>
    <w:rsid w:val="00F91E47"/>
    <w:rsid w:val="00FA09DA"/>
    <w:rsid w:val="00FA1A07"/>
    <w:rsid w:val="00FA1D2A"/>
    <w:rsid w:val="00FA3C3B"/>
    <w:rsid w:val="00FB1AB3"/>
    <w:rsid w:val="00FB3D79"/>
    <w:rsid w:val="00FB44F0"/>
    <w:rsid w:val="00FB7DE0"/>
    <w:rsid w:val="00FC2946"/>
    <w:rsid w:val="00FC59BE"/>
    <w:rsid w:val="00FD0B4D"/>
    <w:rsid w:val="00FD1578"/>
    <w:rsid w:val="00FE1960"/>
    <w:rsid w:val="00FE1F68"/>
    <w:rsid w:val="00FE38C7"/>
    <w:rsid w:val="00FF1629"/>
    <w:rsid w:val="00FF4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CA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A052D5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052D5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kovAA\Desktop\&#1052;&#1077;&#1090;&#1072;&#1083;&#1083;&#1086;&#1083;&#1086;&#1084;\&#1059;&#1053;&#1055;\2019\&#1051;&#1086;&#1090;%20&#8470;1-2019\&#1076;&#1086;&#1082;&#1091;&#1084;&#1077;&#1085;&#1090;&#1099;%20&#1076;&#1083;&#1103;%20&#1091;&#1095;&#1072;&#1089;&#1090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документы для участия.dotx</Template>
  <TotalTime>8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</dc:creator>
  <cp:lastModifiedBy>VolkovAA</cp:lastModifiedBy>
  <cp:revision>14</cp:revision>
  <cp:lastPrinted>2018-02-20T10:42:00Z</cp:lastPrinted>
  <dcterms:created xsi:type="dcterms:W3CDTF">2019-02-26T13:02:00Z</dcterms:created>
  <dcterms:modified xsi:type="dcterms:W3CDTF">2019-02-26T13:47:00Z</dcterms:modified>
</cp:coreProperties>
</file>